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04A1D" w14:textId="1983BDD6" w:rsidR="00BA00AB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SARJANTE</w:t>
      </w:r>
      <w:r>
        <w:rPr>
          <w:rFonts w:ascii="Times New Roman" w:hAnsi="Times New Roman" w:cs="Times New Roman"/>
          <w:sz w:val="24"/>
          <w:szCs w:val="24"/>
        </w:rPr>
        <w:t xml:space="preserve">       (d.1492)</w:t>
      </w:r>
    </w:p>
    <w:p w14:paraId="6E167569" w14:textId="4E930D2A" w:rsid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7A6CD33B" w14:textId="3BF06982" w:rsid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0C696F" w14:textId="24358C8F" w:rsid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E1D7F" w14:textId="5A389161" w:rsid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Aug.1492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472E2342" w14:textId="50A12A30" w:rsid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1DC5EE2" w14:textId="0E30F014" w:rsid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6D8EE" w14:textId="186CD5A4" w:rsid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CAA61" w14:textId="14AD008D" w:rsidR="00756B5F" w:rsidRPr="00756B5F" w:rsidRDefault="00756B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756B5F" w:rsidRPr="00756B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F6544" w14:textId="77777777" w:rsidR="00756B5F" w:rsidRDefault="00756B5F" w:rsidP="009139A6">
      <w:r>
        <w:separator/>
      </w:r>
    </w:p>
  </w:endnote>
  <w:endnote w:type="continuationSeparator" w:id="0">
    <w:p w14:paraId="09452FBE" w14:textId="77777777" w:rsidR="00756B5F" w:rsidRDefault="00756B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90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25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FC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2409" w14:textId="77777777" w:rsidR="00756B5F" w:rsidRDefault="00756B5F" w:rsidP="009139A6">
      <w:r>
        <w:separator/>
      </w:r>
    </w:p>
  </w:footnote>
  <w:footnote w:type="continuationSeparator" w:id="0">
    <w:p w14:paraId="7A53DF65" w14:textId="77777777" w:rsidR="00756B5F" w:rsidRDefault="00756B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C2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24A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EC2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5F"/>
    <w:rsid w:val="000666E0"/>
    <w:rsid w:val="002510B7"/>
    <w:rsid w:val="005C130B"/>
    <w:rsid w:val="00756B5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EF31B"/>
  <w15:chartTrackingRefBased/>
  <w15:docId w15:val="{84453AF4-2663-44F5-ADB8-6CAFB687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2022-01-14T12:53:00Z</dcterms:created>
  <dcterms:modified xsi:type="dcterms:W3CDTF">2022-01-14T12:56:00Z</dcterms:modified>
</cp:coreProperties>
</file>